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A8F" w:rsidRPr="00737798" w:rsidRDefault="00097A8F" w:rsidP="000E4B63">
      <w:pPr>
        <w:spacing w:line="360" w:lineRule="auto"/>
        <w:ind w:firstLine="360"/>
        <w:jc w:val="center"/>
        <w:rPr>
          <w:b/>
          <w:sz w:val="28"/>
          <w:szCs w:val="28"/>
        </w:rPr>
      </w:pPr>
      <w:bookmarkStart w:id="0" w:name="_GoBack"/>
      <w:r w:rsidRPr="00737798">
        <w:rPr>
          <w:b/>
          <w:sz w:val="28"/>
          <w:szCs w:val="28"/>
        </w:rPr>
        <w:t>Купа „България“ – жени 26.02 – 28.02.2020 гр. Русе</w:t>
      </w:r>
    </w:p>
    <w:p w:rsidR="00097A8F" w:rsidRPr="00737798" w:rsidRDefault="00097A8F" w:rsidP="000E4B63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737798">
        <w:rPr>
          <w:b/>
          <w:sz w:val="28"/>
          <w:szCs w:val="28"/>
        </w:rPr>
        <w:t>Индивидуално класиране</w:t>
      </w:r>
    </w:p>
    <w:bookmarkEnd w:id="0"/>
    <w:p w:rsidR="00097A8F" w:rsidRPr="00097A8F" w:rsidRDefault="00097A8F" w:rsidP="00097A8F">
      <w:pPr>
        <w:spacing w:line="360" w:lineRule="auto"/>
        <w:ind w:firstLine="360"/>
        <w:jc w:val="center"/>
        <w:rPr>
          <w:sz w:val="28"/>
          <w:szCs w:val="28"/>
        </w:rPr>
      </w:pPr>
    </w:p>
    <w:p w:rsidR="00097A8F" w:rsidRPr="00737798" w:rsidRDefault="00097A8F" w:rsidP="00097A8F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737798">
        <w:rPr>
          <w:b/>
          <w:sz w:val="24"/>
          <w:szCs w:val="24"/>
        </w:rPr>
        <w:t>Категория до 48 кг.</w:t>
      </w:r>
    </w:p>
    <w:p w:rsidR="00097A8F" w:rsidRPr="00737798" w:rsidRDefault="00097A8F" w:rsidP="00097A8F">
      <w:pPr>
        <w:spacing w:line="360" w:lineRule="auto"/>
        <w:ind w:firstLine="360"/>
        <w:jc w:val="both"/>
        <w:rPr>
          <w:sz w:val="24"/>
          <w:szCs w:val="24"/>
        </w:rPr>
      </w:pPr>
      <w:r w:rsidRPr="00737798">
        <w:rPr>
          <w:sz w:val="24"/>
          <w:szCs w:val="24"/>
        </w:rPr>
        <w:t>1. Севда Асенова – Русе</w:t>
      </w:r>
    </w:p>
    <w:p w:rsidR="00097A8F" w:rsidRPr="00737798" w:rsidRDefault="00097A8F" w:rsidP="00097A8F">
      <w:pPr>
        <w:spacing w:line="360" w:lineRule="auto"/>
        <w:ind w:firstLine="360"/>
        <w:jc w:val="both"/>
        <w:rPr>
          <w:sz w:val="24"/>
          <w:szCs w:val="24"/>
        </w:rPr>
      </w:pPr>
      <w:r w:rsidRPr="00737798">
        <w:rPr>
          <w:sz w:val="24"/>
          <w:szCs w:val="24"/>
        </w:rPr>
        <w:t>2. Мелек Закифова – Локомотив Русе</w:t>
      </w:r>
    </w:p>
    <w:p w:rsidR="00097A8F" w:rsidRPr="00737798" w:rsidRDefault="00097A8F" w:rsidP="00097A8F">
      <w:pPr>
        <w:spacing w:line="360" w:lineRule="auto"/>
        <w:ind w:firstLine="360"/>
        <w:jc w:val="both"/>
        <w:rPr>
          <w:sz w:val="24"/>
          <w:szCs w:val="24"/>
        </w:rPr>
      </w:pPr>
      <w:r w:rsidRPr="00737798">
        <w:rPr>
          <w:sz w:val="24"/>
          <w:szCs w:val="24"/>
        </w:rPr>
        <w:t>3. Еми Мари Тодорова - ЦСКА</w:t>
      </w:r>
    </w:p>
    <w:p w:rsidR="00097A8F" w:rsidRPr="00737798" w:rsidRDefault="00097A8F" w:rsidP="00097A8F">
      <w:pPr>
        <w:spacing w:line="360" w:lineRule="auto"/>
        <w:ind w:firstLine="360"/>
        <w:jc w:val="both"/>
        <w:rPr>
          <w:sz w:val="24"/>
          <w:szCs w:val="24"/>
        </w:rPr>
      </w:pPr>
    </w:p>
    <w:p w:rsidR="00097A8F" w:rsidRPr="00737798" w:rsidRDefault="00097A8F" w:rsidP="00097A8F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737798">
        <w:rPr>
          <w:b/>
          <w:sz w:val="24"/>
          <w:szCs w:val="24"/>
        </w:rPr>
        <w:t>Категория до 51 кг.</w:t>
      </w:r>
    </w:p>
    <w:p w:rsidR="00097A8F" w:rsidRPr="00737798" w:rsidRDefault="00097A8F" w:rsidP="00097A8F">
      <w:pPr>
        <w:spacing w:line="360" w:lineRule="auto"/>
        <w:ind w:firstLine="360"/>
        <w:jc w:val="both"/>
        <w:rPr>
          <w:sz w:val="24"/>
          <w:szCs w:val="24"/>
        </w:rPr>
      </w:pPr>
      <w:r w:rsidRPr="00737798">
        <w:rPr>
          <w:sz w:val="24"/>
          <w:szCs w:val="24"/>
        </w:rPr>
        <w:t>1. Стойка Кръстева – Локомотив София</w:t>
      </w:r>
    </w:p>
    <w:p w:rsidR="00097A8F" w:rsidRPr="00737798" w:rsidRDefault="00097A8F" w:rsidP="00097A8F">
      <w:pPr>
        <w:spacing w:line="360" w:lineRule="auto"/>
        <w:ind w:firstLine="360"/>
        <w:jc w:val="both"/>
        <w:rPr>
          <w:sz w:val="24"/>
          <w:szCs w:val="24"/>
        </w:rPr>
      </w:pPr>
      <w:r w:rsidRPr="00737798">
        <w:rPr>
          <w:sz w:val="24"/>
          <w:szCs w:val="24"/>
        </w:rPr>
        <w:t>2. Габриела Димитрова – Русе</w:t>
      </w:r>
    </w:p>
    <w:p w:rsidR="00097A8F" w:rsidRPr="00737798" w:rsidRDefault="00097A8F" w:rsidP="00097A8F">
      <w:pPr>
        <w:spacing w:line="360" w:lineRule="auto"/>
        <w:ind w:firstLine="360"/>
        <w:jc w:val="both"/>
        <w:rPr>
          <w:sz w:val="24"/>
          <w:szCs w:val="24"/>
        </w:rPr>
      </w:pPr>
      <w:r w:rsidRPr="00737798">
        <w:rPr>
          <w:sz w:val="24"/>
          <w:szCs w:val="24"/>
        </w:rPr>
        <w:t>3. Петя Илийчева – Олимпия Разград</w:t>
      </w:r>
    </w:p>
    <w:p w:rsidR="00097A8F" w:rsidRPr="00737798" w:rsidRDefault="00097A8F" w:rsidP="00097A8F">
      <w:pPr>
        <w:spacing w:line="360" w:lineRule="auto"/>
        <w:ind w:firstLine="360"/>
        <w:jc w:val="both"/>
        <w:rPr>
          <w:sz w:val="24"/>
          <w:szCs w:val="24"/>
        </w:rPr>
      </w:pPr>
      <w:r w:rsidRPr="00737798">
        <w:rPr>
          <w:sz w:val="24"/>
          <w:szCs w:val="24"/>
        </w:rPr>
        <w:t>4. Златислава Чуканова – Добруджа Добрич</w:t>
      </w:r>
    </w:p>
    <w:p w:rsidR="00097A8F" w:rsidRPr="00737798" w:rsidRDefault="00097A8F" w:rsidP="00097A8F">
      <w:pPr>
        <w:spacing w:line="360" w:lineRule="auto"/>
        <w:ind w:firstLine="360"/>
        <w:jc w:val="both"/>
        <w:rPr>
          <w:sz w:val="24"/>
          <w:szCs w:val="24"/>
        </w:rPr>
      </w:pPr>
    </w:p>
    <w:p w:rsidR="00097A8F" w:rsidRPr="00737798" w:rsidRDefault="00097A8F" w:rsidP="00097A8F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737798">
        <w:rPr>
          <w:b/>
          <w:sz w:val="24"/>
          <w:szCs w:val="24"/>
        </w:rPr>
        <w:t>Категория до 54 кг.</w:t>
      </w:r>
    </w:p>
    <w:p w:rsidR="00097A8F" w:rsidRPr="00737798" w:rsidRDefault="00097A8F" w:rsidP="00097A8F">
      <w:pPr>
        <w:spacing w:line="360" w:lineRule="auto"/>
        <w:ind w:firstLine="360"/>
        <w:jc w:val="both"/>
        <w:rPr>
          <w:sz w:val="24"/>
          <w:szCs w:val="24"/>
        </w:rPr>
      </w:pPr>
      <w:r w:rsidRPr="00737798">
        <w:rPr>
          <w:sz w:val="24"/>
          <w:szCs w:val="24"/>
        </w:rPr>
        <w:t>1. Пламена Иванова – Олимпия Разград</w:t>
      </w:r>
    </w:p>
    <w:p w:rsidR="00097A8F" w:rsidRPr="00737798" w:rsidRDefault="00097A8F" w:rsidP="00097A8F">
      <w:pPr>
        <w:spacing w:line="360" w:lineRule="auto"/>
        <w:ind w:firstLine="360"/>
        <w:jc w:val="both"/>
        <w:rPr>
          <w:sz w:val="24"/>
          <w:szCs w:val="24"/>
        </w:rPr>
      </w:pPr>
      <w:r w:rsidRPr="00737798">
        <w:rPr>
          <w:sz w:val="24"/>
          <w:szCs w:val="24"/>
        </w:rPr>
        <w:t>2. Розалия Пайчева – НСА</w:t>
      </w:r>
    </w:p>
    <w:p w:rsidR="00097A8F" w:rsidRPr="00737798" w:rsidRDefault="00097A8F" w:rsidP="00097A8F">
      <w:pPr>
        <w:spacing w:line="360" w:lineRule="auto"/>
        <w:ind w:firstLine="360"/>
        <w:jc w:val="both"/>
        <w:rPr>
          <w:sz w:val="24"/>
          <w:szCs w:val="24"/>
        </w:rPr>
      </w:pPr>
      <w:r w:rsidRPr="00737798">
        <w:rPr>
          <w:sz w:val="24"/>
          <w:szCs w:val="24"/>
        </w:rPr>
        <w:t>3. Едже Демирова – Добруджа</w:t>
      </w:r>
    </w:p>
    <w:p w:rsidR="00097A8F" w:rsidRPr="00737798" w:rsidRDefault="00097A8F" w:rsidP="00097A8F">
      <w:pPr>
        <w:spacing w:line="360" w:lineRule="auto"/>
        <w:ind w:firstLine="360"/>
        <w:jc w:val="both"/>
        <w:rPr>
          <w:sz w:val="24"/>
          <w:szCs w:val="24"/>
        </w:rPr>
      </w:pPr>
      <w:r w:rsidRPr="00737798">
        <w:rPr>
          <w:sz w:val="24"/>
          <w:szCs w:val="24"/>
        </w:rPr>
        <w:t>4. Мартина Маринова – Добрич</w:t>
      </w:r>
    </w:p>
    <w:p w:rsidR="00097A8F" w:rsidRPr="00737798" w:rsidRDefault="00097A8F" w:rsidP="00097A8F">
      <w:pPr>
        <w:spacing w:line="360" w:lineRule="auto"/>
        <w:ind w:firstLine="360"/>
        <w:jc w:val="both"/>
        <w:rPr>
          <w:sz w:val="24"/>
          <w:szCs w:val="24"/>
        </w:rPr>
      </w:pPr>
      <w:r w:rsidRPr="00737798">
        <w:rPr>
          <w:sz w:val="24"/>
          <w:szCs w:val="24"/>
        </w:rPr>
        <w:t>5. Деляна Лалева – Славия</w:t>
      </w:r>
    </w:p>
    <w:p w:rsidR="00097A8F" w:rsidRPr="00737798" w:rsidRDefault="00097A8F" w:rsidP="00097A8F">
      <w:pPr>
        <w:spacing w:line="360" w:lineRule="auto"/>
        <w:ind w:firstLine="360"/>
        <w:jc w:val="both"/>
        <w:rPr>
          <w:sz w:val="24"/>
          <w:szCs w:val="24"/>
        </w:rPr>
      </w:pPr>
      <w:r w:rsidRPr="00737798">
        <w:rPr>
          <w:sz w:val="24"/>
          <w:szCs w:val="24"/>
        </w:rPr>
        <w:t>6. Делек Серветова – Добруджа</w:t>
      </w:r>
    </w:p>
    <w:p w:rsidR="00097A8F" w:rsidRPr="00737798" w:rsidRDefault="00097A8F" w:rsidP="00097A8F">
      <w:pPr>
        <w:spacing w:line="360" w:lineRule="auto"/>
        <w:ind w:firstLine="360"/>
        <w:jc w:val="both"/>
        <w:rPr>
          <w:sz w:val="24"/>
          <w:szCs w:val="24"/>
        </w:rPr>
      </w:pPr>
    </w:p>
    <w:p w:rsidR="00097A8F" w:rsidRPr="00737798" w:rsidRDefault="00097A8F" w:rsidP="00097A8F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737798">
        <w:rPr>
          <w:b/>
          <w:sz w:val="24"/>
          <w:szCs w:val="24"/>
        </w:rPr>
        <w:t>Категория до 57 кг.</w:t>
      </w:r>
    </w:p>
    <w:p w:rsidR="00097A8F" w:rsidRDefault="00097A8F" w:rsidP="00737798">
      <w:pPr>
        <w:spacing w:line="360" w:lineRule="auto"/>
        <w:ind w:firstLine="360"/>
        <w:jc w:val="both"/>
        <w:rPr>
          <w:sz w:val="24"/>
          <w:szCs w:val="24"/>
        </w:rPr>
      </w:pPr>
      <w:r w:rsidRPr="00737798">
        <w:rPr>
          <w:sz w:val="24"/>
          <w:szCs w:val="24"/>
        </w:rPr>
        <w:t>1. Станимира Петрова – Ивайло Маринов Варна</w:t>
      </w:r>
    </w:p>
    <w:p w:rsidR="00737798" w:rsidRPr="00737798" w:rsidRDefault="00737798" w:rsidP="00737798">
      <w:pPr>
        <w:spacing w:line="360" w:lineRule="auto"/>
        <w:ind w:firstLine="360"/>
        <w:jc w:val="both"/>
        <w:rPr>
          <w:sz w:val="24"/>
          <w:szCs w:val="24"/>
        </w:rPr>
      </w:pPr>
    </w:p>
    <w:p w:rsidR="00097A8F" w:rsidRPr="00737798" w:rsidRDefault="00097A8F" w:rsidP="00097A8F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737798">
        <w:rPr>
          <w:b/>
          <w:sz w:val="24"/>
          <w:szCs w:val="24"/>
        </w:rPr>
        <w:t>Категория до 60 кг.</w:t>
      </w:r>
    </w:p>
    <w:p w:rsidR="00097A8F" w:rsidRPr="00737798" w:rsidRDefault="00097A8F" w:rsidP="00097A8F">
      <w:pPr>
        <w:spacing w:line="360" w:lineRule="auto"/>
        <w:ind w:firstLine="360"/>
        <w:jc w:val="both"/>
        <w:rPr>
          <w:sz w:val="24"/>
          <w:szCs w:val="24"/>
        </w:rPr>
      </w:pPr>
      <w:r w:rsidRPr="00737798">
        <w:rPr>
          <w:sz w:val="24"/>
          <w:szCs w:val="24"/>
        </w:rPr>
        <w:t>1. Аслъхан Мехмедова – ЦСКА</w:t>
      </w:r>
    </w:p>
    <w:p w:rsidR="00097A8F" w:rsidRPr="00737798" w:rsidRDefault="00097A8F" w:rsidP="00097A8F">
      <w:pPr>
        <w:spacing w:line="360" w:lineRule="auto"/>
        <w:ind w:firstLine="360"/>
        <w:jc w:val="both"/>
        <w:rPr>
          <w:sz w:val="24"/>
          <w:szCs w:val="24"/>
        </w:rPr>
      </w:pPr>
      <w:r w:rsidRPr="00737798">
        <w:rPr>
          <w:sz w:val="24"/>
          <w:szCs w:val="24"/>
        </w:rPr>
        <w:t>2. Деница Елисеева – Славия</w:t>
      </w:r>
    </w:p>
    <w:p w:rsidR="00097A8F" w:rsidRPr="00737798" w:rsidRDefault="00097A8F" w:rsidP="00097A8F">
      <w:pPr>
        <w:spacing w:line="360" w:lineRule="auto"/>
        <w:ind w:firstLine="360"/>
        <w:jc w:val="both"/>
        <w:rPr>
          <w:sz w:val="24"/>
          <w:szCs w:val="24"/>
        </w:rPr>
      </w:pPr>
      <w:r w:rsidRPr="00737798">
        <w:rPr>
          <w:sz w:val="24"/>
          <w:szCs w:val="24"/>
        </w:rPr>
        <w:t>3. Десислава Костадинова – Балкан Ботевград</w:t>
      </w:r>
    </w:p>
    <w:p w:rsidR="00097A8F" w:rsidRPr="00737798" w:rsidRDefault="00097A8F" w:rsidP="00097A8F">
      <w:pPr>
        <w:spacing w:line="360" w:lineRule="auto"/>
        <w:ind w:firstLine="360"/>
        <w:jc w:val="both"/>
        <w:rPr>
          <w:sz w:val="24"/>
          <w:szCs w:val="24"/>
        </w:rPr>
      </w:pPr>
    </w:p>
    <w:p w:rsidR="00097A8F" w:rsidRPr="00737798" w:rsidRDefault="00097A8F" w:rsidP="00097A8F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737798">
        <w:rPr>
          <w:b/>
          <w:sz w:val="24"/>
          <w:szCs w:val="24"/>
        </w:rPr>
        <w:t>Категория до 69 кг.</w:t>
      </w:r>
    </w:p>
    <w:p w:rsidR="00097A8F" w:rsidRPr="00737798" w:rsidRDefault="00097A8F" w:rsidP="00097A8F">
      <w:pPr>
        <w:spacing w:line="360" w:lineRule="auto"/>
        <w:ind w:firstLine="360"/>
        <w:jc w:val="both"/>
        <w:rPr>
          <w:sz w:val="24"/>
          <w:szCs w:val="24"/>
        </w:rPr>
      </w:pPr>
      <w:r w:rsidRPr="00737798">
        <w:rPr>
          <w:sz w:val="24"/>
          <w:szCs w:val="24"/>
        </w:rPr>
        <w:t>1. Мелис Йонузова – Омуртаг</w:t>
      </w:r>
    </w:p>
    <w:p w:rsidR="00097A8F" w:rsidRPr="00737798" w:rsidRDefault="00097A8F" w:rsidP="00097A8F">
      <w:pPr>
        <w:spacing w:line="360" w:lineRule="auto"/>
        <w:ind w:firstLine="360"/>
        <w:jc w:val="both"/>
        <w:rPr>
          <w:sz w:val="24"/>
          <w:szCs w:val="24"/>
        </w:rPr>
      </w:pPr>
    </w:p>
    <w:p w:rsidR="00097A8F" w:rsidRPr="00737798" w:rsidRDefault="00097A8F" w:rsidP="00097A8F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737798">
        <w:rPr>
          <w:b/>
          <w:sz w:val="24"/>
          <w:szCs w:val="24"/>
        </w:rPr>
        <w:t>Категория до 81 кг.</w:t>
      </w:r>
    </w:p>
    <w:p w:rsidR="00097A8F" w:rsidRPr="00737798" w:rsidRDefault="00097A8F" w:rsidP="00097A8F">
      <w:pPr>
        <w:spacing w:line="360" w:lineRule="auto"/>
        <w:ind w:firstLine="360"/>
        <w:jc w:val="both"/>
        <w:rPr>
          <w:sz w:val="24"/>
          <w:szCs w:val="24"/>
        </w:rPr>
      </w:pPr>
      <w:r w:rsidRPr="00737798">
        <w:rPr>
          <w:sz w:val="24"/>
          <w:szCs w:val="24"/>
        </w:rPr>
        <w:t>1. Константина Елени – Червен Бряг</w:t>
      </w:r>
    </w:p>
    <w:p w:rsidR="00097A8F" w:rsidRPr="00737798" w:rsidRDefault="00097A8F" w:rsidP="00097A8F">
      <w:pPr>
        <w:spacing w:line="360" w:lineRule="auto"/>
        <w:ind w:firstLine="360"/>
        <w:jc w:val="both"/>
        <w:rPr>
          <w:sz w:val="24"/>
          <w:szCs w:val="24"/>
        </w:rPr>
      </w:pPr>
    </w:p>
    <w:p w:rsidR="00097A8F" w:rsidRPr="00737798" w:rsidRDefault="00097A8F" w:rsidP="00097A8F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737798">
        <w:rPr>
          <w:b/>
          <w:sz w:val="24"/>
          <w:szCs w:val="24"/>
        </w:rPr>
        <w:t>Категория до +81 кг.</w:t>
      </w:r>
    </w:p>
    <w:p w:rsidR="00097A8F" w:rsidRPr="00737798" w:rsidRDefault="00097A8F" w:rsidP="00097A8F">
      <w:pPr>
        <w:spacing w:line="360" w:lineRule="auto"/>
        <w:ind w:firstLine="360"/>
        <w:jc w:val="both"/>
        <w:rPr>
          <w:sz w:val="24"/>
          <w:szCs w:val="24"/>
        </w:rPr>
      </w:pPr>
      <w:r w:rsidRPr="00737798">
        <w:rPr>
          <w:sz w:val="24"/>
          <w:szCs w:val="24"/>
        </w:rPr>
        <w:t>1. Асланиди Киряки – Червен Бряг</w:t>
      </w:r>
    </w:p>
    <w:p w:rsidR="00097A8F" w:rsidRPr="00737798" w:rsidRDefault="00097A8F" w:rsidP="00097A8F">
      <w:pPr>
        <w:spacing w:line="360" w:lineRule="auto"/>
        <w:ind w:firstLine="360"/>
        <w:jc w:val="both"/>
        <w:rPr>
          <w:sz w:val="24"/>
          <w:szCs w:val="24"/>
        </w:rPr>
      </w:pPr>
      <w:r w:rsidRPr="00737798">
        <w:rPr>
          <w:sz w:val="24"/>
          <w:szCs w:val="24"/>
        </w:rPr>
        <w:t>2. Мелиха Мехмедова - Омуртаг</w:t>
      </w:r>
    </w:p>
    <w:p w:rsidR="00097A8F" w:rsidRPr="00737798" w:rsidRDefault="00097A8F" w:rsidP="00097A8F">
      <w:pPr>
        <w:spacing w:line="360" w:lineRule="auto"/>
        <w:ind w:firstLine="360"/>
        <w:jc w:val="both"/>
        <w:rPr>
          <w:sz w:val="24"/>
          <w:szCs w:val="24"/>
        </w:rPr>
      </w:pPr>
    </w:p>
    <w:p w:rsidR="00097A8F" w:rsidRPr="00737798" w:rsidRDefault="00097A8F" w:rsidP="00097A8F">
      <w:pPr>
        <w:spacing w:line="360" w:lineRule="auto"/>
        <w:ind w:firstLine="360"/>
        <w:jc w:val="both"/>
        <w:rPr>
          <w:sz w:val="24"/>
          <w:szCs w:val="24"/>
        </w:rPr>
      </w:pPr>
    </w:p>
    <w:p w:rsidR="00097A8F" w:rsidRPr="00737798" w:rsidRDefault="00097A8F" w:rsidP="00097A8F">
      <w:pPr>
        <w:spacing w:line="360" w:lineRule="auto"/>
        <w:ind w:firstLine="360"/>
        <w:jc w:val="both"/>
        <w:rPr>
          <w:sz w:val="24"/>
          <w:szCs w:val="24"/>
        </w:rPr>
      </w:pPr>
    </w:p>
    <w:p w:rsidR="00097A8F" w:rsidRPr="00737798" w:rsidRDefault="00097A8F" w:rsidP="00097A8F">
      <w:pPr>
        <w:spacing w:line="360" w:lineRule="auto"/>
        <w:jc w:val="both"/>
        <w:rPr>
          <w:sz w:val="24"/>
          <w:szCs w:val="24"/>
        </w:rPr>
      </w:pPr>
    </w:p>
    <w:p w:rsidR="00097A8F" w:rsidRPr="00737798" w:rsidRDefault="00097A8F" w:rsidP="00097A8F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097A8F" w:rsidRPr="00737798" w:rsidRDefault="00097A8F" w:rsidP="00097A8F">
      <w:pPr>
        <w:spacing w:line="360" w:lineRule="auto"/>
        <w:jc w:val="both"/>
        <w:rPr>
          <w:b/>
          <w:sz w:val="24"/>
          <w:szCs w:val="24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576D0A" w:rsidRPr="00144764" w:rsidRDefault="00576D0A" w:rsidP="00144764">
      <w:pPr>
        <w:ind w:left="-567" w:right="-567"/>
      </w:pPr>
    </w:p>
    <w:sectPr w:rsidR="00576D0A" w:rsidRPr="00144764" w:rsidSect="00144764">
      <w:headerReference w:type="default" r:id="rId7"/>
      <w:footerReference w:type="even" r:id="rId8"/>
      <w:footerReference w:type="default" r:id="rId9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7DC" w:rsidRDefault="009277DC" w:rsidP="00144764">
      <w:r>
        <w:separator/>
      </w:r>
    </w:p>
  </w:endnote>
  <w:endnote w:type="continuationSeparator" w:id="0">
    <w:p w:rsidR="009277DC" w:rsidRDefault="009277DC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Default="00C73178">
    <w:pPr>
      <w:pStyle w:val="Footer"/>
    </w:pP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7DC" w:rsidRDefault="009277DC" w:rsidP="00144764">
      <w:r>
        <w:separator/>
      </w:r>
    </w:p>
  </w:footnote>
  <w:footnote w:type="continuationSeparator" w:id="0">
    <w:p w:rsidR="009277DC" w:rsidRDefault="009277DC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97A8F"/>
    <w:rsid w:val="000C0CB4"/>
    <w:rsid w:val="000E4B63"/>
    <w:rsid w:val="00144764"/>
    <w:rsid w:val="001F5FA8"/>
    <w:rsid w:val="002162D5"/>
    <w:rsid w:val="002A4A8E"/>
    <w:rsid w:val="00301B24"/>
    <w:rsid w:val="003302ED"/>
    <w:rsid w:val="003A6937"/>
    <w:rsid w:val="00455917"/>
    <w:rsid w:val="00570DB0"/>
    <w:rsid w:val="00576D0A"/>
    <w:rsid w:val="005A282E"/>
    <w:rsid w:val="00737798"/>
    <w:rsid w:val="0076018A"/>
    <w:rsid w:val="00853C82"/>
    <w:rsid w:val="00854AF4"/>
    <w:rsid w:val="00917784"/>
    <w:rsid w:val="009277DC"/>
    <w:rsid w:val="00B215F5"/>
    <w:rsid w:val="00C73178"/>
    <w:rsid w:val="00CB5611"/>
    <w:rsid w:val="00D512D9"/>
    <w:rsid w:val="00D876C6"/>
    <w:rsid w:val="00EE0DA8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A8F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A8F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4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2</TotalTime>
  <Pages>2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PC</cp:lastModifiedBy>
  <cp:revision>5</cp:revision>
  <dcterms:created xsi:type="dcterms:W3CDTF">2020-12-11T11:38:00Z</dcterms:created>
  <dcterms:modified xsi:type="dcterms:W3CDTF">2020-12-11T14:36:00Z</dcterms:modified>
</cp:coreProperties>
</file>